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6B5E9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SHORTE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fl.1508)</w:t>
      </w:r>
    </w:p>
    <w:p w14:paraId="3DAD71B4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1EFD9DC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85B41A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5B017F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3551385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https://www.kentarchaeology.org.uk/Research/Libr/Wills/NameOrder/S.htm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1DA9980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3FA894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3327E2" w14:textId="77777777" w:rsidR="00DB509B" w:rsidRDefault="00DB509B" w:rsidP="00DB509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p w14:paraId="374AC43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1D9E" w14:textId="77777777" w:rsidR="00DB509B" w:rsidRDefault="00DB509B" w:rsidP="009139A6">
      <w:r>
        <w:separator/>
      </w:r>
    </w:p>
  </w:endnote>
  <w:endnote w:type="continuationSeparator" w:id="0">
    <w:p w14:paraId="30D78FDD" w14:textId="77777777" w:rsidR="00DB509B" w:rsidRDefault="00DB50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A1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292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07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60DC7" w14:textId="77777777" w:rsidR="00DB509B" w:rsidRDefault="00DB509B" w:rsidP="009139A6">
      <w:r>
        <w:separator/>
      </w:r>
    </w:p>
  </w:footnote>
  <w:footnote w:type="continuationSeparator" w:id="0">
    <w:p w14:paraId="697FA149" w14:textId="77777777" w:rsidR="00DB509B" w:rsidRDefault="00DB50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62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D90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9E7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9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509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8AA0D"/>
  <w15:chartTrackingRefBased/>
  <w15:docId w15:val="{305161E4-3A80-42F9-915B-7C28451D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50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2022-09-28T18:42:00Z</dcterms:created>
  <dcterms:modified xsi:type="dcterms:W3CDTF">2022-09-28T18:43:00Z</dcterms:modified>
</cp:coreProperties>
</file>